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AE0C06" w:rsidRPr="00326299">
        <w:rPr>
          <w:b/>
          <w:noProof/>
          <w:sz w:val="24"/>
        </w:rPr>
        <w:t>170</w:t>
      </w:r>
      <w:r w:rsidR="00AE0C06">
        <w:rPr>
          <w:b/>
          <w:noProof/>
          <w:sz w:val="24"/>
        </w:rPr>
        <w:t>832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66EC">
        <w:rPr>
          <w:rFonts w:ascii="Arial" w:eastAsia="Batang" w:hAnsi="Arial"/>
          <w:b/>
          <w:lang w:val="en-US" w:eastAsia="zh-CN"/>
        </w:rPr>
        <w:t>Huawei, 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A04BA">
        <w:rPr>
          <w:rFonts w:ascii="Arial" w:hAnsi="Arial" w:cs="Arial" w:hint="eastAsia"/>
          <w:b/>
          <w:lang w:eastAsia="zh-CN"/>
        </w:rPr>
        <w:t>New Study Item on Self Evaluation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3F60">
        <w:rPr>
          <w:rFonts w:ascii="Arial" w:hAnsi="Arial" w:hint="eastAsia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50236">
        <w:t>5G-Eval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(mid-2019).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9687A" w:rsidRDefault="0059687A" w:rsidP="00ED5387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2F482B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 as defined in Report ITU-R M.[IMT-2020. TECH PERF REQ] and Report ITU-R M.[IMT-20</w:t>
      </w:r>
      <w:r w:rsidR="002F482B">
        <w:rPr>
          <w:rFonts w:hint="eastAsia"/>
          <w:bCs/>
          <w:lang w:eastAsia="zh-CN"/>
        </w:rPr>
        <w:t>20. SUBMISSION]</w:t>
      </w:r>
      <w:r>
        <w:rPr>
          <w:rFonts w:hint="eastAsia"/>
          <w:bCs/>
          <w:lang w:eastAsia="zh-CN"/>
        </w:rPr>
        <w:t xml:space="preserve"> </w:t>
      </w:r>
      <w:r w:rsidR="002F482B">
        <w:rPr>
          <w:rFonts w:hint="eastAsia"/>
          <w:bCs/>
          <w:lang w:eastAsia="zh-CN"/>
        </w:rPr>
        <w:t>[RAN1</w:t>
      </w:r>
      <w:r w:rsidR="002F482B">
        <w:rPr>
          <w:bCs/>
          <w:lang w:eastAsia="zh-CN"/>
        </w:rPr>
        <w:t>, RAN2</w:t>
      </w:r>
      <w:r w:rsidR="002F482B">
        <w:rPr>
          <w:rFonts w:hint="eastAsia"/>
          <w:bCs/>
          <w:lang w:eastAsia="zh-CN"/>
        </w:rPr>
        <w:t>]</w:t>
      </w:r>
    </w:p>
    <w:p w:rsidR="002F482B" w:rsidRDefault="002F482B" w:rsidP="002F482B">
      <w:pPr>
        <w:spacing w:after="0"/>
        <w:ind w:left="420"/>
        <w:rPr>
          <w:bCs/>
          <w:lang w:eastAsia="zh-CN"/>
        </w:rPr>
      </w:pPr>
    </w:p>
    <w:p w:rsidR="0059687A" w:rsidRDefault="002F482B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 w:rsidR="0059687A">
        <w:rPr>
          <w:rFonts w:hint="eastAsia"/>
          <w:bCs/>
          <w:lang w:eastAsia="zh-CN"/>
        </w:rPr>
        <w:t xml:space="preserve">omplete all required submission </w:t>
      </w:r>
      <w:r w:rsidR="0059687A">
        <w:rPr>
          <w:bCs/>
          <w:lang w:eastAsia="zh-CN"/>
        </w:rPr>
        <w:t>template</w:t>
      </w:r>
      <w:r w:rsidR="0059687A">
        <w:rPr>
          <w:rFonts w:hint="eastAsia"/>
          <w:bCs/>
          <w:lang w:eastAsia="zh-CN"/>
        </w:rPr>
        <w:t>s as defined in Report ITU-R M.[IMT-2020. SUBMISSION]  [</w:t>
      </w:r>
      <w:r>
        <w:rPr>
          <w:bCs/>
          <w:lang w:eastAsia="zh-CN"/>
        </w:rPr>
        <w:t>RAN ITU-R Ad-Hoc</w:t>
      </w:r>
      <w:r w:rsidR="0059687A">
        <w:rPr>
          <w:rFonts w:hint="eastAsia"/>
          <w:bCs/>
          <w:lang w:eastAsia="zh-CN"/>
        </w:rPr>
        <w:t>].</w:t>
      </w:r>
      <w:bookmarkStart w:id="0" w:name="_GoBack"/>
      <w:bookmarkEnd w:id="0"/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ED5387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TR38.xxx </w:t>
      </w:r>
      <w:r>
        <w:t>created by this study.</w:t>
      </w:r>
    </w:p>
    <w:p w:rsidR="009661B0" w:rsidRDefault="009661B0" w:rsidP="0059687A">
      <w:pPr>
        <w:spacing w:after="0"/>
      </w:pPr>
    </w:p>
    <w:p w:rsidR="009661B0" w:rsidRDefault="00C14090" w:rsidP="0059687A">
      <w:pPr>
        <w:spacing w:after="0"/>
        <w:rPr>
          <w:bCs/>
        </w:rPr>
      </w:pPr>
      <w:r>
        <w:t xml:space="preserve">The study will be done in coordination with the RAN ITU-R Ad-Hoc group. </w:t>
      </w:r>
      <w:r w:rsidR="009661B0">
        <w:t xml:space="preserve">The </w:t>
      </w:r>
      <w:bookmarkStart w:id="1" w:name="OLE_LINK7"/>
      <w:r w:rsidR="00473DD5">
        <w:t>study</w:t>
      </w:r>
      <w:r w:rsidR="009661B0">
        <w:t xml:space="preserve"> </w:t>
      </w:r>
      <w:bookmarkEnd w:id="1"/>
      <w:r w:rsidR="009661B0">
        <w:t>will start with a session at RAN#7</w:t>
      </w:r>
      <w:r w:rsidR="00473DD5">
        <w:t>7</w:t>
      </w:r>
      <w:r w:rsidR="009661B0">
        <w:t xml:space="preserve">, </w:t>
      </w:r>
      <w:r>
        <w:t>then the work will</w:t>
      </w:r>
      <w:r w:rsidR="009661B0">
        <w:t xml:space="preserve"> continue in the working groups</w:t>
      </w:r>
      <w:r>
        <w:t xml:space="preserve"> a</w:t>
      </w:r>
      <w:r w:rsidR="004E6262">
        <w:t>fter</w:t>
      </w:r>
      <w:r>
        <w:t xml:space="preserve"> RAN#77</w:t>
      </w:r>
      <w:r w:rsidR="00473DD5">
        <w:t>.</w:t>
      </w:r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38.xxx</w:t>
            </w:r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16383E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Technical report on self evaluation towards IMT-2020 submission</w:t>
            </w:r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RAN#80 (June 2018)</w:t>
            </w:r>
          </w:p>
        </w:tc>
        <w:tc>
          <w:tcPr>
            <w:tcW w:w="1074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RAN#81 (Sep.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</w:p>
    <w:p w:rsidR="007366EC" w:rsidRPr="009661B0" w:rsidRDefault="007366EC" w:rsidP="00D77C46">
      <w:pPr>
        <w:spacing w:after="0"/>
        <w:ind w:right="-99"/>
        <w:rPr>
          <w:lang w:eastAsia="zh-CN"/>
        </w:rPr>
      </w:pPr>
      <w:r w:rsidRPr="009661B0">
        <w:rPr>
          <w:lang w:eastAsia="zh-CN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="00473DD5" w:rsidRPr="00473DD5">
        <w:t>daniel.n.larsson@ericsson.com</w:t>
      </w:r>
    </w:p>
    <w:p w:rsidR="00473DD5" w:rsidRPr="009661B0" w:rsidRDefault="00473DD5" w:rsidP="00473DD5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473DD5" w:rsidRPr="00CF660E" w:rsidRDefault="00473DD5" w:rsidP="00473DD5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473DD5" w:rsidRDefault="00473DD5" w:rsidP="00473DD5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473DD5" w:rsidRDefault="00473DD5" w:rsidP="00D77C46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Default="009661B0" w:rsidP="003F5A6F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="003F5A6F" w:rsidRPr="00A755BA">
        <w:rPr>
          <w:bCs/>
        </w:rPr>
        <w:t xml:space="preserve">3GPP RAN </w:t>
      </w:r>
      <w:r w:rsidR="007B1DB8">
        <w:rPr>
          <w:bCs/>
        </w:rPr>
        <w:t>ITU-R Ad-Hoc</w:t>
      </w:r>
    </w:p>
    <w:p w:rsidR="00557B2E" w:rsidRPr="00B856FC" w:rsidRDefault="009661B0" w:rsidP="00AE0C06">
      <w:pPr>
        <w:spacing w:after="0"/>
        <w:ind w:right="-99"/>
        <w:rPr>
          <w:i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 w:rsidR="007B1DB8">
        <w:rPr>
          <w:bCs/>
        </w:rPr>
        <w:t xml:space="preserve">WG1 and </w:t>
      </w:r>
      <w:r w:rsidRPr="00A755BA">
        <w:rPr>
          <w:bCs/>
        </w:rPr>
        <w:t>WG</w:t>
      </w:r>
      <w:r w:rsidR="007B1DB8">
        <w:rPr>
          <w:bCs/>
        </w:rPr>
        <w:t>2</w:t>
      </w: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B4E0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DD5D68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F3E" w:rsidRDefault="006E4F3E">
      <w:r>
        <w:separator/>
      </w:r>
    </w:p>
  </w:endnote>
  <w:endnote w:type="continuationSeparator" w:id="0">
    <w:p w:rsidR="006E4F3E" w:rsidRDefault="006E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F3E" w:rsidRDefault="006E4F3E">
      <w:r>
        <w:separator/>
      </w:r>
    </w:p>
  </w:footnote>
  <w:footnote w:type="continuationSeparator" w:id="0">
    <w:p w:rsidR="006E4F3E" w:rsidRDefault="006E4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103679"/>
    <w:rsid w:val="00120541"/>
    <w:rsid w:val="001211F3"/>
    <w:rsid w:val="0014005E"/>
    <w:rsid w:val="0016383E"/>
    <w:rsid w:val="001642E0"/>
    <w:rsid w:val="00174617"/>
    <w:rsid w:val="001759A7"/>
    <w:rsid w:val="001A4192"/>
    <w:rsid w:val="001C3E44"/>
    <w:rsid w:val="001C5C86"/>
    <w:rsid w:val="001C67DB"/>
    <w:rsid w:val="001C718D"/>
    <w:rsid w:val="001F7EB4"/>
    <w:rsid w:val="002000C2"/>
    <w:rsid w:val="00205F25"/>
    <w:rsid w:val="00221B1E"/>
    <w:rsid w:val="00224A6D"/>
    <w:rsid w:val="00240DCD"/>
    <w:rsid w:val="002468A2"/>
    <w:rsid w:val="0024786B"/>
    <w:rsid w:val="00251D80"/>
    <w:rsid w:val="002640E5"/>
    <w:rsid w:val="0026606E"/>
    <w:rsid w:val="00267524"/>
    <w:rsid w:val="00276403"/>
    <w:rsid w:val="002B4E05"/>
    <w:rsid w:val="002B5F45"/>
    <w:rsid w:val="002E6A7D"/>
    <w:rsid w:val="002E7A9E"/>
    <w:rsid w:val="002F482B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735AB"/>
    <w:rsid w:val="00473739"/>
    <w:rsid w:val="00473DD5"/>
    <w:rsid w:val="0048267C"/>
    <w:rsid w:val="004876B9"/>
    <w:rsid w:val="00493A79"/>
    <w:rsid w:val="004A40BE"/>
    <w:rsid w:val="004A6A60"/>
    <w:rsid w:val="004C634D"/>
    <w:rsid w:val="004D19E8"/>
    <w:rsid w:val="004D24B9"/>
    <w:rsid w:val="004D5A37"/>
    <w:rsid w:val="004E2CE2"/>
    <w:rsid w:val="004E5172"/>
    <w:rsid w:val="004E6262"/>
    <w:rsid w:val="004E6F8A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F58"/>
    <w:rsid w:val="005C5E8D"/>
    <w:rsid w:val="005C78F2"/>
    <w:rsid w:val="005D057C"/>
    <w:rsid w:val="005D3FEC"/>
    <w:rsid w:val="005D44BE"/>
    <w:rsid w:val="005D7D90"/>
    <w:rsid w:val="00611EC4"/>
    <w:rsid w:val="00612542"/>
    <w:rsid w:val="00620B3F"/>
    <w:rsid w:val="006239E7"/>
    <w:rsid w:val="006418C6"/>
    <w:rsid w:val="00641DC9"/>
    <w:rsid w:val="00641ED8"/>
    <w:rsid w:val="00654893"/>
    <w:rsid w:val="00671BBB"/>
    <w:rsid w:val="00682237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4F3E"/>
    <w:rsid w:val="006E5E87"/>
    <w:rsid w:val="00707673"/>
    <w:rsid w:val="0071259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1DB8"/>
    <w:rsid w:val="007C7E14"/>
    <w:rsid w:val="007D03D2"/>
    <w:rsid w:val="007D1AB2"/>
    <w:rsid w:val="007F522E"/>
    <w:rsid w:val="007F7421"/>
    <w:rsid w:val="00801F7F"/>
    <w:rsid w:val="00834A60"/>
    <w:rsid w:val="00850A84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295"/>
    <w:rsid w:val="008D658B"/>
    <w:rsid w:val="00923AB9"/>
    <w:rsid w:val="009437A2"/>
    <w:rsid w:val="00944B28"/>
    <w:rsid w:val="00957D98"/>
    <w:rsid w:val="009661B0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59D"/>
    <w:rsid w:val="00A70E1E"/>
    <w:rsid w:val="00A9081F"/>
    <w:rsid w:val="00A9188C"/>
    <w:rsid w:val="00A97A52"/>
    <w:rsid w:val="00AA0D6A"/>
    <w:rsid w:val="00AA3E2D"/>
    <w:rsid w:val="00AB58BF"/>
    <w:rsid w:val="00AD77C4"/>
    <w:rsid w:val="00AE0C06"/>
    <w:rsid w:val="00AE25BF"/>
    <w:rsid w:val="00B03C01"/>
    <w:rsid w:val="00B078D6"/>
    <w:rsid w:val="00B1248D"/>
    <w:rsid w:val="00B14709"/>
    <w:rsid w:val="00B3015C"/>
    <w:rsid w:val="00B344D8"/>
    <w:rsid w:val="00B73B4C"/>
    <w:rsid w:val="00B73F75"/>
    <w:rsid w:val="00B856FC"/>
    <w:rsid w:val="00B939CF"/>
    <w:rsid w:val="00BA3A53"/>
    <w:rsid w:val="00BA4095"/>
    <w:rsid w:val="00BA5B43"/>
    <w:rsid w:val="00BC642A"/>
    <w:rsid w:val="00BF7C9D"/>
    <w:rsid w:val="00C01E8C"/>
    <w:rsid w:val="00C03E01"/>
    <w:rsid w:val="00C14090"/>
    <w:rsid w:val="00C206D6"/>
    <w:rsid w:val="00C34124"/>
    <w:rsid w:val="00C3799C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A7184"/>
    <w:rsid w:val="00CB4236"/>
    <w:rsid w:val="00CC72A4"/>
    <w:rsid w:val="00CD3153"/>
    <w:rsid w:val="00CE1D97"/>
    <w:rsid w:val="00D31CC8"/>
    <w:rsid w:val="00D71F40"/>
    <w:rsid w:val="00D77416"/>
    <w:rsid w:val="00D77C46"/>
    <w:rsid w:val="00D80FC6"/>
    <w:rsid w:val="00D94FA5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1026B"/>
    <w:rsid w:val="00E13CB2"/>
    <w:rsid w:val="00E20C37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957A8"/>
    <w:rsid w:val="00EB2970"/>
    <w:rsid w:val="00EB7A56"/>
    <w:rsid w:val="00EC3039"/>
    <w:rsid w:val="00ED5387"/>
    <w:rsid w:val="00ED7A5B"/>
    <w:rsid w:val="00F0317C"/>
    <w:rsid w:val="00F14B43"/>
    <w:rsid w:val="00F203C7"/>
    <w:rsid w:val="00F215E2"/>
    <w:rsid w:val="00F41A27"/>
    <w:rsid w:val="00F4338D"/>
    <w:rsid w:val="00F440D3"/>
    <w:rsid w:val="00F46EAF"/>
    <w:rsid w:val="00F62223"/>
    <w:rsid w:val="00F62688"/>
    <w:rsid w:val="00F921F1"/>
    <w:rsid w:val="00FB127E"/>
    <w:rsid w:val="00FC0804"/>
    <w:rsid w:val="00FC3B6D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4698DDF-332B-4273-AC5F-E2CB83AB9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BD07C-9484-46FF-B850-F06CCAFD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1977</Words>
  <Characters>11271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13222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6</cp:revision>
  <cp:lastPrinted>2000-02-29T03:31:00Z</cp:lastPrinted>
  <dcterms:created xsi:type="dcterms:W3CDTF">2017-03-09T14:15:00Z</dcterms:created>
  <dcterms:modified xsi:type="dcterms:W3CDTF">2017-03-09T14:41:00Z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(2)N6cDELvGoQmkTYPVSeOaPjXxDVXh++mrzyWRb4S3BsiEbTzt/BSCFV/J64beFWDzDhwdyBNN
sKCP9xM83weEFaNex7zW+/tes1NxI0MInnKy2to4liSIWp8yt+F3hmVJLe4J/+FXXs2yM7sY
oJ3Sy6fRiT/8k0aNSe2ByQ9oH0KAnwdTSst/lhZe3Vtcq4J+MV7X2nqxb/1mkLRjKVxCS6n2
g2KIGL/v35TeiXUZxg</vt:lpwstr>
  </property>
  <property fmtid="{D5CDD505-2E9C-101B-9397-08002B2CF9AE}" pid="11" name="_2015_ms_pID_7253431">
    <vt:lpwstr>aKjFWC9V459KZmIacU3kJbQZ3N7jevgSmeCb0wcCpb99dt+a0HCIkj
Ud7McFvqvqfGFNU9ueP+mZMpe+iflpWZ+Rs1N6c/TizEApk0k7mzFVWjReu0JOSt8HRCXBP1
NuMOiZdiZCiwnpg7hvQBokkYu355OvjW7i9m49S6EM0yMQ==</vt:lpwstr>
  </property>
</Properties>
</file>